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02913" w14:textId="41A29F7A" w:rsidR="00BA00AB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COURT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16CCE370" w14:textId="4D3E0A8A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273B94" w14:textId="5C2588BC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B8AAF" w14:textId="67565291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Francis Court(q.v.).</w:t>
      </w:r>
    </w:p>
    <w:p w14:paraId="25B92B74" w14:textId="77777777" w:rsidR="00104503" w:rsidRDefault="00104503" w:rsidP="001045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20-48)</w:t>
      </w:r>
    </w:p>
    <w:p w14:paraId="75AA6A33" w14:textId="1582A5D0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FCB04" w14:textId="6EBC49F8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E900D" w14:textId="35995CBC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 </w:t>
      </w: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was born.     (ibid.)</w:t>
      </w:r>
    </w:p>
    <w:p w14:paraId="57876B77" w14:textId="3A6A5009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Sep.1413</w:t>
      </w:r>
      <w:r>
        <w:rPr>
          <w:rFonts w:ascii="Times New Roman" w:hAnsi="Times New Roman" w:cs="Times New Roman"/>
          <w:sz w:val="24"/>
          <w:szCs w:val="24"/>
        </w:rPr>
        <w:tab/>
        <w:t>His father died.    (ibid.)</w:t>
      </w:r>
    </w:p>
    <w:p w14:paraId="1B8D49A1" w14:textId="164E6F98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BE658" w14:textId="7B60ACC9" w:rsid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D18DA9" w14:textId="06E14BEC" w:rsidR="00104503" w:rsidRPr="00104503" w:rsidRDefault="001045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2022</w:t>
      </w:r>
    </w:p>
    <w:sectPr w:rsidR="00104503" w:rsidRPr="001045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9DD8" w14:textId="77777777" w:rsidR="00104503" w:rsidRDefault="00104503" w:rsidP="009139A6">
      <w:r>
        <w:separator/>
      </w:r>
    </w:p>
  </w:endnote>
  <w:endnote w:type="continuationSeparator" w:id="0">
    <w:p w14:paraId="0E6355D1" w14:textId="77777777" w:rsidR="00104503" w:rsidRDefault="001045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7C3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5C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60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48648" w14:textId="77777777" w:rsidR="00104503" w:rsidRDefault="00104503" w:rsidP="009139A6">
      <w:r>
        <w:separator/>
      </w:r>
    </w:p>
  </w:footnote>
  <w:footnote w:type="continuationSeparator" w:id="0">
    <w:p w14:paraId="0B229688" w14:textId="77777777" w:rsidR="00104503" w:rsidRDefault="001045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5C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DF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2B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03"/>
    <w:rsid w:val="000666E0"/>
    <w:rsid w:val="0010450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5CABF"/>
  <w15:chartTrackingRefBased/>
  <w15:docId w15:val="{A26371F7-A1DD-4104-994E-1AC40715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2022-04-13T20:20:00Z</dcterms:created>
  <dcterms:modified xsi:type="dcterms:W3CDTF">2022-04-13T20:22:00Z</dcterms:modified>
</cp:coreProperties>
</file>